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37F95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WARMYNGTON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0AC2649A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Lichfield, Staffordshire. Brasier.</w:t>
      </w:r>
    </w:p>
    <w:p w14:paraId="5E9A29F5" w14:textId="77777777" w:rsidR="006745CA" w:rsidRDefault="006745CA" w:rsidP="006745CA">
      <w:pPr>
        <w:pStyle w:val="NoSpacing"/>
        <w:rPr>
          <w:rFonts w:cs="Times New Roman"/>
          <w:szCs w:val="24"/>
        </w:rPr>
      </w:pPr>
    </w:p>
    <w:p w14:paraId="5B4876D1" w14:textId="77777777" w:rsidR="006745CA" w:rsidRDefault="006745CA" w:rsidP="006745CA">
      <w:pPr>
        <w:pStyle w:val="NoSpacing"/>
        <w:rPr>
          <w:rFonts w:cs="Times New Roman"/>
          <w:szCs w:val="24"/>
        </w:rPr>
      </w:pPr>
    </w:p>
    <w:p w14:paraId="06030F77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Andrew Walsham(q.v.) brought a plaint of debt against him,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3E74EC0C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May of Lichfield(q.v.) and William </w:t>
      </w:r>
      <w:proofErr w:type="spellStart"/>
      <w:r>
        <w:rPr>
          <w:rFonts w:cs="Times New Roman"/>
          <w:szCs w:val="24"/>
        </w:rPr>
        <w:t>Melborne</w:t>
      </w:r>
      <w:proofErr w:type="spellEnd"/>
      <w:r>
        <w:rPr>
          <w:rFonts w:cs="Times New Roman"/>
          <w:szCs w:val="24"/>
        </w:rPr>
        <w:t xml:space="preserve"> of Boyleston,</w:t>
      </w:r>
    </w:p>
    <w:p w14:paraId="26905B75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Derbyshire(q.v.).</w:t>
      </w:r>
    </w:p>
    <w:p w14:paraId="0B115BD8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6B59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33FD13C2" w14:textId="77777777" w:rsidR="006745CA" w:rsidRDefault="006745CA" w:rsidP="006745CA">
      <w:pPr>
        <w:pStyle w:val="NoSpacing"/>
        <w:rPr>
          <w:rFonts w:cs="Times New Roman"/>
          <w:szCs w:val="24"/>
        </w:rPr>
      </w:pPr>
    </w:p>
    <w:p w14:paraId="0EEBCC5A" w14:textId="77777777" w:rsidR="006745CA" w:rsidRDefault="006745CA" w:rsidP="006745CA">
      <w:pPr>
        <w:pStyle w:val="NoSpacing"/>
        <w:rPr>
          <w:rFonts w:cs="Times New Roman"/>
          <w:szCs w:val="24"/>
        </w:rPr>
      </w:pPr>
    </w:p>
    <w:p w14:paraId="070B4821" w14:textId="77777777" w:rsidR="006745CA" w:rsidRDefault="006745CA" w:rsidP="00674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777819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CA77C" w14:textId="77777777" w:rsidR="006745CA" w:rsidRDefault="006745CA" w:rsidP="009139A6">
      <w:r>
        <w:separator/>
      </w:r>
    </w:p>
  </w:endnote>
  <w:endnote w:type="continuationSeparator" w:id="0">
    <w:p w14:paraId="35E33F1C" w14:textId="77777777" w:rsidR="006745CA" w:rsidRDefault="006745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16E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75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8A4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A43AC" w14:textId="77777777" w:rsidR="006745CA" w:rsidRDefault="006745CA" w:rsidP="009139A6">
      <w:r>
        <w:separator/>
      </w:r>
    </w:p>
  </w:footnote>
  <w:footnote w:type="continuationSeparator" w:id="0">
    <w:p w14:paraId="6DDB7D57" w14:textId="77777777" w:rsidR="006745CA" w:rsidRDefault="006745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17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D3E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DB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CA"/>
    <w:rsid w:val="000666E0"/>
    <w:rsid w:val="002510B7"/>
    <w:rsid w:val="005C130B"/>
    <w:rsid w:val="006745C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77907"/>
  <w15:chartTrackingRefBased/>
  <w15:docId w15:val="{CE1555F6-904B-4233-9234-2444F1F56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45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2023-07-18T07:44:00Z</dcterms:created>
  <dcterms:modified xsi:type="dcterms:W3CDTF">2023-07-18T07:45:00Z</dcterms:modified>
</cp:coreProperties>
</file>